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D2" w:rsidRPr="00902335" w:rsidRDefault="004E6FD2">
      <w:pPr>
        <w:rPr>
          <w:rFonts w:ascii="Arial" w:hAnsi="Arial" w:cs="Arial"/>
          <w:sz w:val="32"/>
          <w:szCs w:val="32"/>
          <w:u w:val="single"/>
          <w:lang w:val="en-US"/>
        </w:rPr>
      </w:pPr>
      <w:r w:rsidRPr="00902335">
        <w:rPr>
          <w:rFonts w:ascii="Arial" w:hAnsi="Arial" w:cs="Arial"/>
          <w:sz w:val="32"/>
          <w:szCs w:val="32"/>
          <w:u w:val="single"/>
          <w:lang w:val="en-US"/>
        </w:rPr>
        <w:t>Illustration of Pin Diagram of Cansat extension :</w:t>
      </w:r>
    </w:p>
    <w:p w:rsidR="004E6FD2" w:rsidRPr="009E6A0A" w:rsidRDefault="004E6FD2" w:rsidP="007E4BE0">
      <w:pPr>
        <w:tabs>
          <w:tab w:val="left" w:pos="1575"/>
        </w:tabs>
        <w:rPr>
          <w:rFonts w:ascii="Arial" w:hAnsi="Arial" w:cs="Arial"/>
          <w:sz w:val="24"/>
          <w:szCs w:val="24"/>
          <w:lang w:val="en-US"/>
        </w:rPr>
      </w:pPr>
    </w:p>
    <w:p w:rsidR="004E6FD2" w:rsidRPr="00902335" w:rsidRDefault="004E6FD2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4910" w:tblpY="162"/>
        <w:tblW w:w="0" w:type="auto"/>
        <w:tblLook w:val="00A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4E6FD2" w:rsidRPr="00BF09FD" w:rsidTr="00EA62F4">
        <w:trPr>
          <w:cantSplit/>
          <w:trHeight w:val="680"/>
        </w:trPr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+5V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A9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A11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A1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A3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A5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A7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Aout1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DP53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GND</w:t>
            </w:r>
          </w:p>
        </w:tc>
      </w:tr>
      <w:tr w:rsidR="004E6FD2" w:rsidRPr="00BF09FD" w:rsidTr="00EA62F4">
        <w:trPr>
          <w:cantSplit/>
          <w:trHeight w:val="680"/>
        </w:trPr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GND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A8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A10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A0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A2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A4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A6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Aout0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DP52</w:t>
            </w:r>
          </w:p>
        </w:tc>
        <w:tc>
          <w:tcPr>
            <w:tcW w:w="284" w:type="dxa"/>
            <w:textDirection w:val="btLr"/>
          </w:tcPr>
          <w:p w:rsidR="004E6FD2" w:rsidRPr="00BF09FD" w:rsidRDefault="004E6FD2" w:rsidP="00EA62F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+5V</w:t>
            </w:r>
          </w:p>
        </w:tc>
      </w:tr>
    </w:tbl>
    <w:p w:rsidR="004E6FD2" w:rsidRPr="00902335" w:rsidRDefault="004E6FD2">
      <w:pPr>
        <w:rPr>
          <w:rFonts w:ascii="Arial" w:hAnsi="Arial" w:cs="Arial"/>
        </w:rPr>
      </w:pPr>
    </w:p>
    <w:p w:rsidR="004E6FD2" w:rsidRPr="00902335" w:rsidRDefault="004E6FD2">
      <w:pPr>
        <w:rPr>
          <w:rFonts w:ascii="Arial" w:hAnsi="Arial" w:cs="Arial"/>
        </w:rPr>
      </w:pPr>
    </w:p>
    <w:p w:rsidR="004E6FD2" w:rsidRDefault="004E6FD2" w:rsidP="007E4BE0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4E6FD2" w:rsidRPr="00902335" w:rsidRDefault="004E6FD2">
      <w:pPr>
        <w:rPr>
          <w:rFonts w:ascii="Arial" w:hAnsi="Arial" w:cs="Arial"/>
        </w:rPr>
      </w:pPr>
      <w:r>
        <w:rPr>
          <w:noProof/>
          <w:lang w:val="fr-FR"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1026" type="#_x0000_t75" style="position:absolute;margin-left:126pt;margin-top:162pt;width:297.75pt;height:297.75pt;z-index:251658240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4E6FD2" w:rsidRPr="00EC5171" w:rsidRDefault="004E6FD2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page" w:tblpX="2210" w:tblpY="192"/>
        <w:tblW w:w="0" w:type="auto"/>
        <w:tblLook w:val="00A0"/>
      </w:tblPr>
      <w:tblGrid>
        <w:gridCol w:w="931"/>
        <w:gridCol w:w="797"/>
      </w:tblGrid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GND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+5V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DP39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DP38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DP37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DP36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DP35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DP34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DP33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DP32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DP31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DP30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DP29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DP28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DP27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DP26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DP25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DP24</w:t>
            </w:r>
          </w:p>
        </w:tc>
      </w:tr>
      <w:tr w:rsidR="004E6FD2" w:rsidRPr="00BF09FD" w:rsidTr="00EA62F4">
        <w:trPr>
          <w:trHeight w:val="397"/>
        </w:trPr>
        <w:tc>
          <w:tcPr>
            <w:tcW w:w="931" w:type="dxa"/>
          </w:tcPr>
          <w:p w:rsidR="004E6FD2" w:rsidRPr="00BF09FD" w:rsidRDefault="004E6FD2" w:rsidP="00EA62F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+5V</w:t>
            </w:r>
          </w:p>
        </w:tc>
        <w:tc>
          <w:tcPr>
            <w:tcW w:w="797" w:type="dxa"/>
          </w:tcPr>
          <w:p w:rsidR="004E6FD2" w:rsidRPr="00BF09FD" w:rsidRDefault="004E6FD2" w:rsidP="00EA62F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09FD">
              <w:rPr>
                <w:rFonts w:ascii="Arial" w:hAnsi="Arial" w:cs="Arial"/>
                <w:sz w:val="16"/>
                <w:szCs w:val="16"/>
                <w:lang w:val="en-US"/>
              </w:rPr>
              <w:t>GND</w:t>
            </w:r>
          </w:p>
        </w:tc>
      </w:tr>
    </w:tbl>
    <w:p w:rsidR="004E6FD2" w:rsidRPr="00EC5171" w:rsidRDefault="004E6FD2">
      <w:pPr>
        <w:rPr>
          <w:rFonts w:ascii="Arial" w:hAnsi="Arial" w:cs="Arial"/>
          <w:lang w:val="en-US"/>
        </w:rPr>
      </w:pPr>
    </w:p>
    <w:p w:rsidR="004E6FD2" w:rsidRDefault="004E6FD2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4910" w:tblpY="4209"/>
        <w:tblW w:w="0" w:type="auto"/>
        <w:tblLook w:val="00A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4E6FD2" w:rsidRPr="00BF09FD" w:rsidTr="00EA62F4">
        <w:trPr>
          <w:cantSplit/>
          <w:trHeight w:val="711"/>
        </w:trPr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BF09FD">
              <w:rPr>
                <w:rFonts w:ascii="Arial" w:hAnsi="Arial" w:cs="Arial"/>
                <w:sz w:val="16"/>
                <w:szCs w:val="16"/>
              </w:rPr>
              <w:t>+5V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DP3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DP5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DP7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DP9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DP11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DP13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DP15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GND</w:t>
            </w:r>
          </w:p>
        </w:tc>
      </w:tr>
      <w:tr w:rsidR="004E6FD2" w:rsidRPr="00BF09FD" w:rsidTr="00EA62F4">
        <w:trPr>
          <w:cantSplit/>
          <w:trHeight w:val="711"/>
        </w:trPr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GND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DP0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DP2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DP4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DP6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DP8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DP10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DP12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DP14</w:t>
            </w:r>
          </w:p>
        </w:tc>
        <w:tc>
          <w:tcPr>
            <w:tcW w:w="425" w:type="dxa"/>
            <w:textDirection w:val="btLr"/>
          </w:tcPr>
          <w:p w:rsidR="004E6FD2" w:rsidRPr="00BF09FD" w:rsidRDefault="004E6FD2" w:rsidP="00EA62F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F09FD">
              <w:rPr>
                <w:rFonts w:ascii="Arial" w:hAnsi="Arial" w:cs="Arial"/>
                <w:sz w:val="16"/>
                <w:szCs w:val="16"/>
              </w:rPr>
              <w:t>+5V</w:t>
            </w:r>
          </w:p>
        </w:tc>
      </w:tr>
    </w:tbl>
    <w:p w:rsidR="004E6FD2" w:rsidRPr="00534B54" w:rsidRDefault="004E6FD2" w:rsidP="00534B54">
      <w:pPr>
        <w:rPr>
          <w:rFonts w:ascii="Arial" w:hAnsi="Arial" w:cs="Arial"/>
          <w:sz w:val="24"/>
          <w:szCs w:val="24"/>
        </w:rPr>
      </w:pPr>
    </w:p>
    <w:sectPr w:rsidR="004E6FD2" w:rsidRPr="00534B54" w:rsidSect="00BD3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FD2" w:rsidRDefault="004E6FD2" w:rsidP="00534B54">
      <w:pPr>
        <w:spacing w:after="0" w:line="240" w:lineRule="auto"/>
      </w:pPr>
      <w:r>
        <w:separator/>
      </w:r>
    </w:p>
  </w:endnote>
  <w:endnote w:type="continuationSeparator" w:id="0">
    <w:p w:rsidR="004E6FD2" w:rsidRDefault="004E6FD2" w:rsidP="00534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FD2" w:rsidRDefault="004E6FD2" w:rsidP="00534B54">
      <w:pPr>
        <w:spacing w:after="0" w:line="240" w:lineRule="auto"/>
      </w:pPr>
      <w:r>
        <w:separator/>
      </w:r>
    </w:p>
  </w:footnote>
  <w:footnote w:type="continuationSeparator" w:id="0">
    <w:p w:rsidR="004E6FD2" w:rsidRDefault="004E6FD2" w:rsidP="00534B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0D31"/>
    <w:rsid w:val="00070F2B"/>
    <w:rsid w:val="001163CD"/>
    <w:rsid w:val="0015563B"/>
    <w:rsid w:val="00162B30"/>
    <w:rsid w:val="001A0D31"/>
    <w:rsid w:val="001B445B"/>
    <w:rsid w:val="001F520F"/>
    <w:rsid w:val="002C5676"/>
    <w:rsid w:val="00330E51"/>
    <w:rsid w:val="00363427"/>
    <w:rsid w:val="00370F62"/>
    <w:rsid w:val="003F408A"/>
    <w:rsid w:val="004E6FD2"/>
    <w:rsid w:val="00512EE8"/>
    <w:rsid w:val="00534B54"/>
    <w:rsid w:val="005A1BED"/>
    <w:rsid w:val="005F3812"/>
    <w:rsid w:val="005F4D8C"/>
    <w:rsid w:val="00670B99"/>
    <w:rsid w:val="006733CB"/>
    <w:rsid w:val="006C23F5"/>
    <w:rsid w:val="007E4BE0"/>
    <w:rsid w:val="007F72FA"/>
    <w:rsid w:val="0088103B"/>
    <w:rsid w:val="00902335"/>
    <w:rsid w:val="009A4295"/>
    <w:rsid w:val="009E6A0A"/>
    <w:rsid w:val="00A57697"/>
    <w:rsid w:val="00A862F9"/>
    <w:rsid w:val="00A91287"/>
    <w:rsid w:val="00AC7301"/>
    <w:rsid w:val="00B52761"/>
    <w:rsid w:val="00B83481"/>
    <w:rsid w:val="00BD3827"/>
    <w:rsid w:val="00BF09FD"/>
    <w:rsid w:val="00CC1A90"/>
    <w:rsid w:val="00CF1271"/>
    <w:rsid w:val="00CF6E9B"/>
    <w:rsid w:val="00D4435D"/>
    <w:rsid w:val="00D57284"/>
    <w:rsid w:val="00DD7495"/>
    <w:rsid w:val="00E74D55"/>
    <w:rsid w:val="00EA62F4"/>
    <w:rsid w:val="00EC5171"/>
    <w:rsid w:val="00ED2159"/>
    <w:rsid w:val="00EE459A"/>
    <w:rsid w:val="00FA263D"/>
    <w:rsid w:val="00FC6487"/>
    <w:rsid w:val="00FF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827"/>
    <w:pPr>
      <w:spacing w:after="200" w:line="276" w:lineRule="auto"/>
    </w:pPr>
    <w:rPr>
      <w:rFonts w:cs="Calibri"/>
      <w:lang w:val="fr-B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0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B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C517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330E5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iPriority w:val="99"/>
    <w:rsid w:val="00534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4B54"/>
  </w:style>
  <w:style w:type="paragraph" w:styleId="Footer">
    <w:name w:val="footer"/>
    <w:basedOn w:val="Normal"/>
    <w:link w:val="FooterChar"/>
    <w:uiPriority w:val="99"/>
    <w:rsid w:val="00534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4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567</TotalTime>
  <Pages>1</Pages>
  <Words>51</Words>
  <Characters>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jeremie sikyala</dc:creator>
  <cp:keywords/>
  <dc:description/>
  <cp:lastModifiedBy>jojo</cp:lastModifiedBy>
  <cp:revision>7</cp:revision>
  <dcterms:created xsi:type="dcterms:W3CDTF">2016-03-02T09:38:00Z</dcterms:created>
  <dcterms:modified xsi:type="dcterms:W3CDTF">2016-03-31T07:29:00Z</dcterms:modified>
</cp:coreProperties>
</file>